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76D0" w:rsidRDefault="00DE76D0">
      <w:pPr>
        <w:rPr>
          <w:sz w:val="2"/>
          <w:szCs w:val="2"/>
        </w:rPr>
      </w:pPr>
      <w:r w:rsidRPr="007C015C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9pt;height:735.75pt">
            <v:imagedata r:id="rId4" o:title=""/>
          </v:shape>
        </w:pict>
      </w:r>
      <w:r w:rsidRPr="007C015C">
        <w:t xml:space="preserve"> </w:t>
      </w:r>
      <w:r>
        <w:br w:type="page"/>
      </w:r>
    </w:p>
    <w:p w:rsidR="00DE76D0" w:rsidRPr="007C015C" w:rsidRDefault="00DE76D0">
      <w:pPr>
        <w:rPr>
          <w:sz w:val="2"/>
          <w:szCs w:val="2"/>
          <w:lang w:val="ru-RU"/>
        </w:rPr>
      </w:pPr>
      <w:bookmarkStart w:id="0" w:name="_GoBack"/>
      <w:r w:rsidRPr="000A5F1B">
        <w:rPr>
          <w:noProof/>
          <w:lang w:val="ru-RU" w:eastAsia="ru-RU"/>
        </w:rPr>
        <w:pict>
          <v:shape id="Рисунок 2" o:spid="_x0000_i1026" type="#_x0000_t75" style="width:520.5pt;height:714pt;visibility:visible">
            <v:imagedata r:id="rId5" o:title=""/>
          </v:shape>
        </w:pict>
      </w:r>
      <w:bookmarkEnd w:id="0"/>
      <w:r w:rsidRPr="007C015C">
        <w:rPr>
          <w:lang w:val="ru-RU"/>
        </w:rPr>
        <w:br w:type="page"/>
      </w:r>
    </w:p>
    <w:p w:rsidR="00DE76D0" w:rsidRDefault="00DE76D0">
      <w:pPr>
        <w:rPr>
          <w:sz w:val="2"/>
          <w:szCs w:val="2"/>
        </w:rPr>
      </w:pPr>
      <w:r w:rsidRPr="007C015C"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5"/>
        <w:gridCol w:w="490"/>
        <w:gridCol w:w="1472"/>
        <w:gridCol w:w="1740"/>
        <w:gridCol w:w="4806"/>
        <w:gridCol w:w="967"/>
      </w:tblGrid>
      <w:tr w:rsidR="00DE76D0" w:rsidRPr="0001741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6"/>
                <w:szCs w:val="16"/>
              </w:rPr>
            </w:pPr>
            <w:r w:rsidRPr="0001741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DE76D0" w:rsidRPr="00017413" w:rsidRDefault="00DE76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01741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E76D0" w:rsidRPr="007C01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E76D0" w:rsidRPr="007C015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профессиональной компетентности в области теоретических и практических основ  о структуре научного поиска и собственно научного исследования.</w:t>
            </w:r>
          </w:p>
        </w:tc>
      </w:tr>
      <w:tr w:rsidR="00DE76D0" w:rsidRPr="000174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DE76D0" w:rsidRPr="007C01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навыков самостоятельной научно-исследовательской работы;</w:t>
            </w:r>
          </w:p>
        </w:tc>
      </w:tr>
      <w:tr w:rsidR="00DE76D0" w:rsidRPr="007C01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системы современных методов сбора и обработки научной информации;</w:t>
            </w:r>
          </w:p>
        </w:tc>
      </w:tr>
      <w:tr w:rsidR="00DE76D0" w:rsidRPr="007C015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подготовкой формирования научных документов с учетом существующих требований к выполнению этапов научной работы и ее оформления.</w:t>
            </w:r>
          </w:p>
        </w:tc>
      </w:tr>
      <w:tr w:rsidR="00DE76D0" w:rsidRPr="007C015C">
        <w:trPr>
          <w:trHeight w:hRule="exact" w:val="277"/>
        </w:trPr>
        <w:tc>
          <w:tcPr>
            <w:tcW w:w="766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</w:tr>
      <w:tr w:rsidR="00DE76D0" w:rsidRPr="007C01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E76D0" w:rsidRPr="0001741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DE76D0" w:rsidRPr="007C015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E76D0" w:rsidRPr="007C015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DE76D0" w:rsidRPr="000174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Философские проблемы естествознания</w:t>
            </w:r>
          </w:p>
        </w:tc>
      </w:tr>
      <w:tr w:rsidR="00DE76D0" w:rsidRPr="007C015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организации профессиональной деятельности</w:t>
            </w:r>
          </w:p>
        </w:tc>
      </w:tr>
      <w:tr w:rsidR="00DE76D0" w:rsidRPr="007C015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E76D0" w:rsidRPr="007C01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(контрольно-экспертная, организационно-управленческая)</w:t>
            </w:r>
          </w:p>
        </w:tc>
      </w:tr>
      <w:tr w:rsidR="00DE76D0" w:rsidRPr="000174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DE76D0" w:rsidRPr="007C015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Диагностирование состояния и планирование мероприятий по охране окружающей среды</w:t>
            </w:r>
          </w:p>
        </w:tc>
      </w:tr>
      <w:tr w:rsidR="00DE76D0" w:rsidRPr="007C015C">
        <w:trPr>
          <w:trHeight w:hRule="exact" w:val="277"/>
        </w:trPr>
        <w:tc>
          <w:tcPr>
            <w:tcW w:w="766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</w:tr>
      <w:tr w:rsidR="00DE76D0" w:rsidRPr="007C015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E76D0" w:rsidRPr="007C015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ОПК-8:      готовностью к самостоятельной научно-исследовательской работе и работе в научном коллективе, способностью порождать новые идеи (креативность)</w:t>
            </w:r>
          </w:p>
        </w:tc>
      </w:tr>
      <w:tr w:rsidR="00DE76D0" w:rsidRPr="000174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DE76D0" w:rsidRPr="007C01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формирования и проведения научно-исследовательской работы</w:t>
            </w:r>
          </w:p>
        </w:tc>
      </w:tr>
      <w:tr w:rsidR="00DE76D0" w:rsidRPr="007C01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формы и методы научных исследований в экологии</w:t>
            </w:r>
          </w:p>
        </w:tc>
      </w:tr>
      <w:tr w:rsidR="00DE76D0" w:rsidRPr="007C01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знать методологию, формы и методы научных исследований в экологии</w:t>
            </w:r>
          </w:p>
        </w:tc>
      </w:tr>
      <w:tr w:rsidR="00DE76D0" w:rsidRPr="000174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DE76D0" w:rsidRPr="007C01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порождать новые идеи, выбирать темы исследования, планировать и выполнять исследовательскую работу в полевых условиях и в эксперименте.</w:t>
            </w:r>
          </w:p>
        </w:tc>
      </w:tr>
      <w:tr w:rsidR="00DE76D0" w:rsidRPr="007C01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выбирать темы исследования, планировать и выполнять исследовательскую работу в полевых условиях и в эксперименте.</w:t>
            </w:r>
          </w:p>
        </w:tc>
      </w:tr>
      <w:tr w:rsidR="00DE76D0" w:rsidRPr="007C01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исследовательскую работу в полевых условиях и в эксперименте.</w:t>
            </w:r>
          </w:p>
        </w:tc>
      </w:tr>
      <w:tr w:rsidR="00DE76D0" w:rsidRPr="000174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DE76D0" w:rsidRPr="007C01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коллектива по оформлению научных работ</w:t>
            </w:r>
          </w:p>
        </w:tc>
      </w:tr>
      <w:tr w:rsidR="00DE76D0" w:rsidRPr="007C01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самостоятельного оформлением научных работ</w:t>
            </w:r>
          </w:p>
        </w:tc>
      </w:tr>
      <w:tr w:rsidR="00DE76D0" w:rsidRPr="007C01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оформления научных работ под руководством руководителя</w:t>
            </w:r>
          </w:p>
        </w:tc>
      </w:tr>
      <w:tr w:rsidR="00DE76D0" w:rsidRPr="007C015C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ОПК-9:      готовностью руководить коллективом в сфере своей профессиональной деятельности, толерантно воспринимая социальные, этнические, конфессиональные и культурные различия</w:t>
            </w:r>
          </w:p>
        </w:tc>
      </w:tr>
      <w:tr w:rsidR="00DE76D0" w:rsidRPr="000174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DE76D0" w:rsidRPr="007C01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построения научно-исследовательской деятельности</w:t>
            </w:r>
          </w:p>
        </w:tc>
      </w:tr>
      <w:tr w:rsidR="00DE76D0" w:rsidRPr="007C01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элементы структуры научно-исследовательской деятельности</w:t>
            </w:r>
          </w:p>
        </w:tc>
      </w:tr>
      <w:tr w:rsidR="00DE76D0" w:rsidRPr="007C01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знать элементы структуры научно-исследовательской деятельности</w:t>
            </w:r>
          </w:p>
        </w:tc>
      </w:tr>
      <w:tr w:rsidR="00DE76D0" w:rsidRPr="000174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DE76D0" w:rsidRPr="007C01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 руководить коллективом в сфере своей профессиональной деятельности, толерантно воспринимая социальные, этнические, конфессиональные и культурные различия.</w:t>
            </w:r>
          </w:p>
        </w:tc>
      </w:tr>
      <w:tr w:rsidR="00DE76D0" w:rsidRPr="007C01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руководить коллективом в сфере своей профессиональной деятельности, толерантно воспринимая социальные, этнические, конфессиональные и культурные различия.</w:t>
            </w:r>
          </w:p>
        </w:tc>
      </w:tr>
      <w:tr w:rsidR="00DE76D0" w:rsidRPr="007C01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толерантно воспринимая социальные, этнические, конфессиональные и культурные различия.</w:t>
            </w:r>
          </w:p>
        </w:tc>
      </w:tr>
      <w:tr w:rsidR="00DE76D0" w:rsidRPr="000174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DE76D0" w:rsidRPr="007C01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руководства коллективом в сфере своей профессиональной деятельности</w:t>
            </w:r>
          </w:p>
        </w:tc>
      </w:tr>
      <w:tr w:rsidR="00DE76D0" w:rsidRPr="0001741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сотрудничества в коллективе</w:t>
            </w:r>
          </w:p>
        </w:tc>
      </w:tr>
    </w:tbl>
    <w:p w:rsidR="00DE76D0" w:rsidRDefault="00DE76D0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4"/>
        <w:gridCol w:w="486"/>
        <w:gridCol w:w="3213"/>
        <w:gridCol w:w="4809"/>
        <w:gridCol w:w="968"/>
      </w:tblGrid>
      <w:tr w:rsidR="00DE76D0" w:rsidRPr="0001741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6"/>
                <w:szCs w:val="16"/>
              </w:rPr>
            </w:pPr>
            <w:r w:rsidRPr="0001741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DE76D0" w:rsidRPr="00017413" w:rsidRDefault="00DE76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01741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E76D0" w:rsidRPr="0001741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в коллективе</w:t>
            </w:r>
          </w:p>
        </w:tc>
      </w:tr>
      <w:tr w:rsidR="00DE76D0" w:rsidRPr="007C015C">
        <w:trPr>
          <w:trHeight w:hRule="exact" w:val="133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ПК-1: способностью формулировать проблемы, задачи и методы научного исследования, получать новые достоверные факты на основе наблюдений, опытов, научного анализа эмпирических данных, реферировать научные труды, составлять аналитические обзоры накопленных сведений в мировой науке и производственной деятельности, обобщать полученные результаты в контексте ранее накопленных в науке знаний и формулировать выводы и практические рекомендации на основе репрезентативных и оригинальных результатов исследований</w:t>
            </w:r>
          </w:p>
        </w:tc>
      </w:tr>
      <w:tr w:rsidR="00DE76D0" w:rsidRPr="0001741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DE76D0" w:rsidRPr="007C01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формулирования проблемы, задачи и методы научного исследования</w:t>
            </w:r>
          </w:p>
        </w:tc>
      </w:tr>
      <w:tr w:rsidR="00DE76D0" w:rsidRPr="007C01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вопросы по формулирования проблемы, задачи и методы научного исследования</w:t>
            </w:r>
          </w:p>
        </w:tc>
      </w:tr>
      <w:tr w:rsidR="00DE76D0" w:rsidRPr="007C01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знать вопросы по формулирования проблемы, задачи и методы научного исследования</w:t>
            </w:r>
          </w:p>
        </w:tc>
      </w:tr>
      <w:tr w:rsidR="00DE76D0" w:rsidRPr="0001741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DE76D0" w:rsidRPr="007C01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получать новые достоверные факты на основе наблюдений, опытов, научного анализа эмпирических данных, реферировать научные труды,</w:t>
            </w:r>
          </w:p>
        </w:tc>
      </w:tr>
      <w:tr w:rsidR="00DE76D0" w:rsidRPr="007C01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получать некоторые достоверные факты на основе наблюдений, опытов, научного анализа эмпирических данных, реферировать научные труды</w:t>
            </w:r>
          </w:p>
        </w:tc>
      </w:tr>
      <w:tr w:rsidR="00DE76D0" w:rsidRPr="007C01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уже известные достоверные факты на основе наблюдений, опытов, научного анализа эмпирических данных, реферировать научные труды</w:t>
            </w:r>
          </w:p>
        </w:tc>
      </w:tr>
      <w:tr w:rsidR="00DE76D0" w:rsidRPr="0001741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DE76D0" w:rsidRPr="007C015C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составления аналитических обзоров накопленных сведений в мировой науке и производственной деятельности, обобщать полученные результаты в контексте ранее накопленных в науке знаний и формулировать выводы и практические рекомендации на основе репрезентативных и оригинальных результатов исследования</w:t>
            </w:r>
          </w:p>
        </w:tc>
      </w:tr>
      <w:tr w:rsidR="00DE76D0" w:rsidRPr="007C01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составления аналитических обзоров накопленных сведений в мировой науке и производственной деятельности, обобщать полученные результаты в контексте ранее накопленных в науке знаний</w:t>
            </w:r>
          </w:p>
        </w:tc>
      </w:tr>
      <w:tr w:rsidR="00DE76D0" w:rsidRPr="007C01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составления аналитических обзоров накопленных сведений в мировой науке и производственной деятельности</w:t>
            </w:r>
          </w:p>
        </w:tc>
      </w:tr>
      <w:tr w:rsidR="00DE76D0" w:rsidRPr="007C015C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ПК-9: способностью осуществлять организацию и управление научно-исследовательскими и научно- производственными и экспертно-аналитическими работами с использованием углубленных знаний в области управления природопользованием</w:t>
            </w:r>
          </w:p>
        </w:tc>
      </w:tr>
      <w:tr w:rsidR="00DE76D0" w:rsidRPr="0001741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DE76D0" w:rsidRPr="007C01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нормативные, научно-теоретические и практико-ориентированные основы в области управления природопользованием</w:t>
            </w:r>
          </w:p>
        </w:tc>
      </w:tr>
      <w:tr w:rsidR="00DE76D0" w:rsidRPr="007C01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нормативные, научно-теоретические и практико-ориентированные основы в области управления природопользованием</w:t>
            </w:r>
          </w:p>
        </w:tc>
      </w:tr>
      <w:tr w:rsidR="00DE76D0" w:rsidRPr="007C01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знать нрмативные, научно-теоретические и практико-ориентированные основы в области управления природопользованием</w:t>
            </w:r>
          </w:p>
        </w:tc>
      </w:tr>
      <w:tr w:rsidR="00DE76D0" w:rsidRPr="0001741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DE76D0" w:rsidRPr="007C015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организацию и управление научно-исследовательскими и научнопроизводственными и экспертно-аналитическими работами с использованием углубленных знаний в области управления природопользованием,</w:t>
            </w:r>
          </w:p>
        </w:tc>
      </w:tr>
      <w:tr w:rsidR="00DE76D0" w:rsidRPr="007C01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управление научно-исследовательскими и научнопроизводственными и экспертно- аналитическими работами с использованием знаний в области управления природопользованием</w:t>
            </w:r>
          </w:p>
        </w:tc>
      </w:tr>
      <w:tr w:rsidR="00DE76D0" w:rsidRPr="007C01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управление научнопроизводственными и экспертно-аналитическими работами с использованием знаний в области управления природопользованием</w:t>
            </w:r>
          </w:p>
        </w:tc>
      </w:tr>
      <w:tr w:rsidR="00DE76D0" w:rsidRPr="0001741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DE76D0" w:rsidRPr="007C015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составления планов по организации и управлению научно-исследовательскими и научнопроизводственными и экспертно-аналитическими работами с использованием углубленных знаний в области управления природопользованием</w:t>
            </w:r>
          </w:p>
        </w:tc>
      </w:tr>
      <w:tr w:rsidR="00DE76D0" w:rsidRPr="007C01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составления планов по управлению научно-исследовательскими и научнопроизводственными и экспертно-аналитическими работами с использованием знаний в области управления природопользованием</w:t>
            </w:r>
          </w:p>
        </w:tc>
      </w:tr>
      <w:tr w:rsidR="00DE76D0" w:rsidRPr="007C01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составления планов по проведению научнопроизводственных и экспертно-аналитических работ с использованием знаний в области управления природопользованием</w:t>
            </w:r>
          </w:p>
        </w:tc>
      </w:tr>
      <w:tr w:rsidR="00DE76D0" w:rsidRPr="007C015C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E76D0" w:rsidRPr="0001741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DE76D0" w:rsidRPr="007C01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методологию, формы и методы научных исследований в экологии;</w:t>
            </w:r>
          </w:p>
        </w:tc>
      </w:tr>
      <w:tr w:rsidR="00DE76D0" w:rsidRPr="007C01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этапы построения и выполнения НИР;</w:t>
            </w:r>
          </w:p>
        </w:tc>
      </w:tr>
      <w:tr w:rsidR="00DE76D0" w:rsidRPr="007C015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нормативно-правовые основы выполнения НИР</w:t>
            </w:r>
          </w:p>
        </w:tc>
      </w:tr>
      <w:tr w:rsidR="00DE76D0" w:rsidRPr="0001741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</w:tbl>
    <w:p w:rsidR="00DE76D0" w:rsidRDefault="00DE76D0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5"/>
        <w:gridCol w:w="205"/>
        <w:gridCol w:w="3235"/>
        <w:gridCol w:w="955"/>
        <w:gridCol w:w="690"/>
        <w:gridCol w:w="1108"/>
        <w:gridCol w:w="1261"/>
        <w:gridCol w:w="675"/>
        <w:gridCol w:w="401"/>
        <w:gridCol w:w="965"/>
      </w:tblGrid>
      <w:tr w:rsidR="00DE76D0" w:rsidRPr="0001741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6"/>
                <w:szCs w:val="16"/>
              </w:rPr>
            </w:pPr>
            <w:r w:rsidRPr="0001741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DE76D0" w:rsidRPr="00017413" w:rsidRDefault="00DE76D0"/>
        </w:tc>
        <w:tc>
          <w:tcPr>
            <w:tcW w:w="710" w:type="dxa"/>
          </w:tcPr>
          <w:p w:rsidR="00DE76D0" w:rsidRPr="00017413" w:rsidRDefault="00DE76D0"/>
        </w:tc>
        <w:tc>
          <w:tcPr>
            <w:tcW w:w="1135" w:type="dxa"/>
          </w:tcPr>
          <w:p w:rsidR="00DE76D0" w:rsidRPr="00017413" w:rsidRDefault="00DE76D0"/>
        </w:tc>
        <w:tc>
          <w:tcPr>
            <w:tcW w:w="1277" w:type="dxa"/>
          </w:tcPr>
          <w:p w:rsidR="00DE76D0" w:rsidRPr="00017413" w:rsidRDefault="00DE76D0"/>
        </w:tc>
        <w:tc>
          <w:tcPr>
            <w:tcW w:w="710" w:type="dxa"/>
          </w:tcPr>
          <w:p w:rsidR="00DE76D0" w:rsidRPr="00017413" w:rsidRDefault="00DE76D0"/>
        </w:tc>
        <w:tc>
          <w:tcPr>
            <w:tcW w:w="426" w:type="dxa"/>
          </w:tcPr>
          <w:p w:rsidR="00DE76D0" w:rsidRPr="00017413" w:rsidRDefault="00DE76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01741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E76D0" w:rsidRPr="000174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выбирать темы исследования;</w:t>
            </w:r>
          </w:p>
        </w:tc>
      </w:tr>
      <w:tr w:rsidR="00DE76D0" w:rsidRPr="007C01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 выполнять исследовательскую работу</w:t>
            </w:r>
          </w:p>
        </w:tc>
      </w:tr>
      <w:tr w:rsidR="00DE76D0" w:rsidRPr="0001741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DE76D0" w:rsidRPr="007C01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поиска достоверной информации из различных источников;</w:t>
            </w:r>
          </w:p>
        </w:tc>
      </w:tr>
      <w:tr w:rsidR="00DE76D0" w:rsidRPr="007C01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оформления результатов научной работы</w:t>
            </w:r>
          </w:p>
        </w:tc>
      </w:tr>
      <w:tr w:rsidR="00DE76D0" w:rsidRPr="007C015C">
        <w:trPr>
          <w:trHeight w:hRule="exact" w:val="277"/>
        </w:trPr>
        <w:tc>
          <w:tcPr>
            <w:tcW w:w="766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</w:tr>
      <w:tr w:rsidR="00DE76D0" w:rsidRPr="007C015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E76D0" w:rsidRPr="0001741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DE76D0" w:rsidRPr="007C015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Наука и научное исследование.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rPr>
                <w:lang w:val="ru-RU"/>
              </w:rPr>
            </w:pPr>
          </w:p>
        </w:tc>
      </w:tr>
      <w:tr w:rsidR="00DE76D0" w:rsidRPr="0001741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осногвы  научных исследований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ОПК 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01741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сферы и направления научно-исследовательской деятельности в экологии и природопользовании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017413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Государственное планирование. Региональное развитие в области экологии НИР, НИРС ВУЗа.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на уровне структурной единицы ВУЗа</w:t>
            </w:r>
          </w:p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01741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Раздел 2. Методология научных исследований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01741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научно- исследовательской работы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Л1.2Л2.3Л3.1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01741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процесса проведения научного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Л1.2Л2.3Л3.1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01741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основа научно- исследовательских работ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01741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основа научно- исследовательских работ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ОПК 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01741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НИР ВУЗа как основа разработки индивидуального плана НИР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01741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рабочей программы магистра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Л2.4Л3.1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01741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рабочей программы магистра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Л2.4Л3.1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0174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Литературные источники - как теоретическая основа научных исследований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ОПК 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</w:tbl>
    <w:p w:rsidR="00DE76D0" w:rsidRDefault="00DE76D0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30"/>
        <w:gridCol w:w="3447"/>
        <w:gridCol w:w="901"/>
        <w:gridCol w:w="665"/>
        <w:gridCol w:w="1072"/>
        <w:gridCol w:w="1275"/>
        <w:gridCol w:w="653"/>
        <w:gridCol w:w="375"/>
        <w:gridCol w:w="922"/>
      </w:tblGrid>
      <w:tr w:rsidR="00DE76D0" w:rsidRPr="0001741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6"/>
                <w:szCs w:val="16"/>
              </w:rPr>
            </w:pPr>
            <w:r w:rsidRPr="0001741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DE76D0" w:rsidRPr="00017413" w:rsidRDefault="00DE76D0"/>
        </w:tc>
        <w:tc>
          <w:tcPr>
            <w:tcW w:w="710" w:type="dxa"/>
          </w:tcPr>
          <w:p w:rsidR="00DE76D0" w:rsidRPr="00017413" w:rsidRDefault="00DE76D0"/>
        </w:tc>
        <w:tc>
          <w:tcPr>
            <w:tcW w:w="1135" w:type="dxa"/>
          </w:tcPr>
          <w:p w:rsidR="00DE76D0" w:rsidRPr="00017413" w:rsidRDefault="00DE76D0"/>
        </w:tc>
        <w:tc>
          <w:tcPr>
            <w:tcW w:w="1277" w:type="dxa"/>
          </w:tcPr>
          <w:p w:rsidR="00DE76D0" w:rsidRPr="00017413" w:rsidRDefault="00DE76D0"/>
        </w:tc>
        <w:tc>
          <w:tcPr>
            <w:tcW w:w="710" w:type="dxa"/>
          </w:tcPr>
          <w:p w:rsidR="00DE76D0" w:rsidRPr="00017413" w:rsidRDefault="00DE76D0"/>
        </w:tc>
        <w:tc>
          <w:tcPr>
            <w:tcW w:w="426" w:type="dxa"/>
          </w:tcPr>
          <w:p w:rsidR="00DE76D0" w:rsidRPr="00017413" w:rsidRDefault="00DE76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01741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E76D0" w:rsidRPr="0001741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Литературные источники - как теоретическая основа научных исследований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ОПК -9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01741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НИР в экологии и природопользовании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Л2.4Л3.1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01741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НИР в экологии и природопользовании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ОПК -9 ПК-1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Л2.4Л3.1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7C015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3. Написание и оформление научных работ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rPr>
                <w:lang w:val="ru-RU"/>
              </w:rPr>
            </w:pPr>
          </w:p>
        </w:tc>
      </w:tr>
      <w:tr w:rsidR="00DE76D0" w:rsidRPr="000174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учебно - научного исследования и техника оформления его результатов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01741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Оформление результатов научного исследования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Л2.4Л3.1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01741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Оформление результатов научного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01741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результатов НИР по литературному источнику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ОПК -9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01741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результатов НИР по литературному источнику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Л2.4Л3.1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01741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Инструкция по планированию и организации научно-исследовательской работы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 Л2.4Л3.1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01741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Инструкция по планированию и организации научно-исследовательской работы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</w:t>
            </w:r>
          </w:p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01741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017413">
        <w:trPr>
          <w:trHeight w:hRule="exact" w:val="277"/>
        </w:trPr>
        <w:tc>
          <w:tcPr>
            <w:tcW w:w="993" w:type="dxa"/>
          </w:tcPr>
          <w:p w:rsidR="00DE76D0" w:rsidRPr="00017413" w:rsidRDefault="00DE76D0"/>
        </w:tc>
        <w:tc>
          <w:tcPr>
            <w:tcW w:w="3687" w:type="dxa"/>
          </w:tcPr>
          <w:p w:rsidR="00DE76D0" w:rsidRPr="00017413" w:rsidRDefault="00DE76D0"/>
        </w:tc>
        <w:tc>
          <w:tcPr>
            <w:tcW w:w="851" w:type="dxa"/>
          </w:tcPr>
          <w:p w:rsidR="00DE76D0" w:rsidRPr="00017413" w:rsidRDefault="00DE76D0"/>
        </w:tc>
        <w:tc>
          <w:tcPr>
            <w:tcW w:w="710" w:type="dxa"/>
          </w:tcPr>
          <w:p w:rsidR="00DE76D0" w:rsidRPr="00017413" w:rsidRDefault="00DE76D0"/>
        </w:tc>
        <w:tc>
          <w:tcPr>
            <w:tcW w:w="1135" w:type="dxa"/>
          </w:tcPr>
          <w:p w:rsidR="00DE76D0" w:rsidRPr="00017413" w:rsidRDefault="00DE76D0"/>
        </w:tc>
        <w:tc>
          <w:tcPr>
            <w:tcW w:w="1277" w:type="dxa"/>
          </w:tcPr>
          <w:p w:rsidR="00DE76D0" w:rsidRPr="00017413" w:rsidRDefault="00DE76D0"/>
        </w:tc>
        <w:tc>
          <w:tcPr>
            <w:tcW w:w="710" w:type="dxa"/>
          </w:tcPr>
          <w:p w:rsidR="00DE76D0" w:rsidRPr="00017413" w:rsidRDefault="00DE76D0"/>
        </w:tc>
        <w:tc>
          <w:tcPr>
            <w:tcW w:w="426" w:type="dxa"/>
          </w:tcPr>
          <w:p w:rsidR="00DE76D0" w:rsidRPr="00017413" w:rsidRDefault="00DE76D0"/>
        </w:tc>
        <w:tc>
          <w:tcPr>
            <w:tcW w:w="993" w:type="dxa"/>
          </w:tcPr>
          <w:p w:rsidR="00DE76D0" w:rsidRPr="00017413" w:rsidRDefault="00DE76D0"/>
        </w:tc>
      </w:tr>
      <w:tr w:rsidR="00DE76D0" w:rsidRPr="0001741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E76D0" w:rsidRPr="0001741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E76D0" w:rsidRPr="007C015C">
        <w:trPr>
          <w:trHeight w:hRule="exact" w:val="582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семестр)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концепции современной науки. Функции науки в современном обществе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Организация управления научной деятельностью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Общая характеристика Федерального закона от 29.12.2012 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273-ФЗ "Об образовании в Российской Федерации"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Основные принципы государственной политики и правового регулирования отношений в сфере образования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Структура системы образования в РФ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Образовательная деятельность. Типы образовательных организаций в РФ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Ученые степени и ученые звания в России и за рубежом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Высшая аттестационная комиссия России. Российская академия наук. Министерство образования и науки РФ как орган управления научной деятельностью в России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Формы научно-исследовательской работы студентов (НИРС)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Участие в научно-практических конференциях как форма НИРС.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Методология и методы научного исследования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Сущность понятия «научное исследование»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Общие и специальные методы научных исследований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Методика проведения научного исследования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Планирование научно-исследовательской работы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Выбор темы научного исследования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Определение цели и задачи научного исследования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Информационное обеспечение научной работы студента.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Работа с научной литературой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Источники научной информации и их классификация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Основные методы поиска, обработки и хранения информации, ее систематизации и анализа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Методика чтения научной литературы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Работа с научной периодической литературой</w:t>
            </w:r>
          </w:p>
        </w:tc>
      </w:tr>
    </w:tbl>
    <w:p w:rsidR="00DE76D0" w:rsidRPr="007C015C" w:rsidRDefault="00DE76D0">
      <w:pPr>
        <w:rPr>
          <w:sz w:val="2"/>
          <w:szCs w:val="2"/>
          <w:lang w:val="ru-RU"/>
        </w:rPr>
      </w:pPr>
      <w:r w:rsidRPr="007C015C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691"/>
        <w:gridCol w:w="1897"/>
        <w:gridCol w:w="1831"/>
        <w:gridCol w:w="3147"/>
        <w:gridCol w:w="1677"/>
        <w:gridCol w:w="997"/>
      </w:tblGrid>
      <w:tr w:rsidR="00DE76D0" w:rsidRPr="0001741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6"/>
                <w:szCs w:val="16"/>
              </w:rPr>
            </w:pPr>
            <w:r w:rsidRPr="0001741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DE76D0" w:rsidRPr="00017413" w:rsidRDefault="00DE76D0"/>
        </w:tc>
        <w:tc>
          <w:tcPr>
            <w:tcW w:w="1702" w:type="dxa"/>
          </w:tcPr>
          <w:p w:rsidR="00DE76D0" w:rsidRPr="00017413" w:rsidRDefault="00DE76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01741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E76D0" w:rsidRPr="00017413">
        <w:trPr>
          <w:trHeight w:hRule="exact" w:val="355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Научно-исследовательские работы студента ВУЗА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Особенности научной работы и этика научного труда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Виды научно-исследовательских студенческих работ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Рекомендации по разработке научных статей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Рекомендации по разработке научных докладов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 Учебно-исследовательские работы студента ВУЗА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Курсовая работа с исследовательскими целями и основные требования, предъявляемые к ней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Магистерская диссертация и основные требования, предъявляемые к ней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Дипломная работа с исследовательскими целями и основные требования, предъявляемые к ней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Требования к языку и стилю научной работы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Требования к оформлению студенческих научных работ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Оформление библиографического аппарата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Автор научного произведения и его права.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Плагиат и «антиплагиат»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Авторское право как объект интеллектуальной собственности</w:t>
            </w:r>
          </w:p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Диагностика экологической активности.</w:t>
            </w:r>
          </w:p>
        </w:tc>
      </w:tr>
      <w:tr w:rsidR="00DE76D0" w:rsidRPr="000174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E76D0" w:rsidRPr="007C01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DE76D0" w:rsidRPr="000174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E76D0" w:rsidRPr="007C01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индивидуальные проекты, аннотированный каталог</w:t>
            </w:r>
          </w:p>
        </w:tc>
      </w:tr>
      <w:tr w:rsidR="00DE76D0" w:rsidRPr="007C015C">
        <w:trPr>
          <w:trHeight w:hRule="exact" w:val="277"/>
        </w:trPr>
        <w:tc>
          <w:tcPr>
            <w:tcW w:w="710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</w:tr>
      <w:tr w:rsidR="00DE76D0" w:rsidRPr="007C01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E76D0" w:rsidRPr="000174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E76D0" w:rsidRPr="000174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E76D0" w:rsidRPr="0001741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E76D0" w:rsidRPr="007C015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Заграй Н. П., Кириченко И.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научных исследований: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Таганрог: Издательство Южного федерального университета, 2016, 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=493334</w:t>
            </w:r>
          </w:p>
        </w:tc>
      </w:tr>
      <w:tr w:rsidR="00DE76D0" w:rsidRPr="007C015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Комлацкий В. И., Логинов С. В., Комлацкий Г.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и организация научных исследований: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Ростов-на-Дону: Издательство «Феникс», 2014, 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=271595</w:t>
            </w:r>
          </w:p>
        </w:tc>
      </w:tr>
      <w:tr w:rsidR="00DE76D0" w:rsidRPr="000174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E76D0" w:rsidRPr="0001741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E76D0" w:rsidRPr="007C015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Демченко З.А.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научно-исследовательской деятельности 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Архангельск: САФУ, 2015,  //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?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=436330</w:t>
            </w:r>
          </w:p>
        </w:tc>
      </w:tr>
      <w:tr w:rsidR="00DE76D0" w:rsidRPr="007C015C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Озёркин Д. В., Алексеев В.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научных исследований и патентоведение: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Томск: Томский государственный университет систем управления и радиоэлектроники, 2012, 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=209000</w:t>
            </w:r>
          </w:p>
        </w:tc>
      </w:tr>
      <w:tr w:rsidR="00DE76D0" w:rsidRPr="007C015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Шкляр М. 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научных исследований: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Издательско- торговая корпорация «Дашков и К°», 2017, 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=450782</w:t>
            </w:r>
          </w:p>
        </w:tc>
      </w:tr>
      <w:tr w:rsidR="00DE76D0" w:rsidRPr="007C015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Медведев П. В., Федотов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Математическое планирование эксперимента: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Оренбургский государственный университет, 2017, 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=481785</w:t>
            </w:r>
          </w:p>
        </w:tc>
      </w:tr>
      <w:tr w:rsidR="00DE76D0" w:rsidRPr="000174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DE76D0" w:rsidRPr="0001741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DE76D0" w:rsidRDefault="00DE76D0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58"/>
        <w:gridCol w:w="1887"/>
        <w:gridCol w:w="1811"/>
        <w:gridCol w:w="3113"/>
        <w:gridCol w:w="1675"/>
        <w:gridCol w:w="996"/>
      </w:tblGrid>
      <w:tr w:rsidR="00DE76D0" w:rsidRPr="0001741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6"/>
                <w:szCs w:val="16"/>
              </w:rPr>
            </w:pPr>
            <w:r w:rsidRPr="0001741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DE76D0" w:rsidRPr="00017413" w:rsidRDefault="00DE76D0"/>
        </w:tc>
        <w:tc>
          <w:tcPr>
            <w:tcW w:w="1702" w:type="dxa"/>
          </w:tcPr>
          <w:p w:rsidR="00DE76D0" w:rsidRPr="00017413" w:rsidRDefault="00DE76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017413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DE76D0" w:rsidRPr="0001741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E76D0" w:rsidRPr="007C015C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Щукин С. Г., Кочергин В. И., Головатюк В. А., Вальков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научных исследований и патентоведение: учебно-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Новосибирск: Новосибирский государственный аграрный университет, 2013, 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=230540</w:t>
            </w:r>
          </w:p>
        </w:tc>
      </w:tr>
      <w:tr w:rsidR="00DE76D0" w:rsidRPr="007C01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E76D0" w:rsidRPr="007C015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Рузавин Г.И. Методология научного познания: учебное пособие. - Москва: Юнити-Дана, 2015. - 287 с. - [Электронный ресурс].</w:t>
            </w:r>
          </w:p>
        </w:tc>
      </w:tr>
      <w:tr w:rsidR="00DE76D0" w:rsidRPr="007C015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Кравцова Е.Д. , Городищева А.Н. Логика и методология научных исследований: учебное пособие. - Красноярск: Сибирский федеральный университет, 2014. - 168 с. - [Электронный ресурс].</w:t>
            </w:r>
          </w:p>
        </w:tc>
      </w:tr>
      <w:tr w:rsidR="00DE76D0" w:rsidRPr="007C015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Светлов В.А. , Пфаненштиль И.А. Философия и методология науки: учебное пособие : в 2-х ч. - Красноярск: Сибирский федеральный университет, 2011. - 768 с. - [Электронный ресурс].</w:t>
            </w:r>
          </w:p>
        </w:tc>
      </w:tr>
      <w:tr w:rsidR="00DE76D0" w:rsidRPr="007C015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Кузнецов И.Н. Основы научных исследований: учебное пособие. - Москва: Издательско-торговая корпорация «Дашков и К°», 2017. - 283 с. - [Электронный ресурс].</w:t>
            </w:r>
          </w:p>
        </w:tc>
      </w:tr>
      <w:tr w:rsidR="00DE76D0" w:rsidRPr="007C015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Ласковец С.В. Методология научного творчества: учебное пособие. - Москва: Евразийский открытый институт, 2010. - 32 с. - [Электронный ресурс].</w:t>
            </w:r>
          </w:p>
        </w:tc>
      </w:tr>
      <w:tr w:rsidR="00DE76D0" w:rsidRPr="007C015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Новиков А.М. , Новиков Д.А. Методология научного исследования. - Москва: Либроком, 2010. - 284 с. - [Электронный ресурс].</w:t>
            </w:r>
          </w:p>
        </w:tc>
      </w:tr>
      <w:tr w:rsidR="00DE76D0" w:rsidRPr="000174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E76D0" w:rsidRPr="0001741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DE76D0" w:rsidRPr="000174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E76D0" w:rsidRPr="007C01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E76D0" w:rsidRPr="007C01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DE76D0" w:rsidRPr="007C01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E76D0" w:rsidRPr="007C01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elementy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Элементы.ру (Элементы большой науки)</w:t>
            </w:r>
          </w:p>
        </w:tc>
      </w:tr>
      <w:tr w:rsidR="00DE76D0" w:rsidRPr="007C015C">
        <w:trPr>
          <w:trHeight w:hRule="exact" w:val="277"/>
        </w:trPr>
        <w:tc>
          <w:tcPr>
            <w:tcW w:w="710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E76D0" w:rsidRPr="007C015C" w:rsidRDefault="00DE76D0">
            <w:pPr>
              <w:rPr>
                <w:lang w:val="ru-RU"/>
              </w:rPr>
            </w:pPr>
          </w:p>
        </w:tc>
      </w:tr>
      <w:tr w:rsidR="00DE76D0" w:rsidRPr="007C01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E76D0" w:rsidRPr="000174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DE76D0" w:rsidRPr="0001741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(модуля) требует наличия в аудитории мультимедийного оборудования (компьютер, видеопроектор, экран). 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компьютерного кабинета.</w:t>
            </w:r>
          </w:p>
        </w:tc>
      </w:tr>
      <w:tr w:rsidR="00DE76D0" w:rsidRPr="000174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/>
        </w:tc>
      </w:tr>
      <w:tr w:rsidR="00DE76D0" w:rsidRPr="007C015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DE76D0" w:rsidRPr="007C01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DE76D0" w:rsidRPr="007C01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E76D0" w:rsidRPr="0001741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017413" w:rsidRDefault="00DE76D0">
            <w:pPr>
              <w:spacing w:after="0" w:line="240" w:lineRule="auto"/>
              <w:rPr>
                <w:sz w:val="19"/>
                <w:szCs w:val="19"/>
              </w:rPr>
            </w:pP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DE76D0" w:rsidRPr="00017413">
        <w:trPr>
          <w:trHeight w:hRule="exact" w:val="277"/>
        </w:trPr>
        <w:tc>
          <w:tcPr>
            <w:tcW w:w="710" w:type="dxa"/>
          </w:tcPr>
          <w:p w:rsidR="00DE76D0" w:rsidRPr="00017413" w:rsidRDefault="00DE76D0"/>
        </w:tc>
        <w:tc>
          <w:tcPr>
            <w:tcW w:w="1986" w:type="dxa"/>
          </w:tcPr>
          <w:p w:rsidR="00DE76D0" w:rsidRPr="00017413" w:rsidRDefault="00DE76D0"/>
        </w:tc>
        <w:tc>
          <w:tcPr>
            <w:tcW w:w="1986" w:type="dxa"/>
          </w:tcPr>
          <w:p w:rsidR="00DE76D0" w:rsidRPr="00017413" w:rsidRDefault="00DE76D0"/>
        </w:tc>
        <w:tc>
          <w:tcPr>
            <w:tcW w:w="3403" w:type="dxa"/>
          </w:tcPr>
          <w:p w:rsidR="00DE76D0" w:rsidRPr="00017413" w:rsidRDefault="00DE76D0"/>
        </w:tc>
        <w:tc>
          <w:tcPr>
            <w:tcW w:w="1702" w:type="dxa"/>
          </w:tcPr>
          <w:p w:rsidR="00DE76D0" w:rsidRPr="00017413" w:rsidRDefault="00DE76D0"/>
        </w:tc>
        <w:tc>
          <w:tcPr>
            <w:tcW w:w="993" w:type="dxa"/>
          </w:tcPr>
          <w:p w:rsidR="00DE76D0" w:rsidRPr="00017413" w:rsidRDefault="00DE76D0"/>
        </w:tc>
      </w:tr>
      <w:tr w:rsidR="00DE76D0" w:rsidRPr="007C01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E76D0" w:rsidRPr="007C015C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государственной итоговой аттестации обучающихся, осваивающих программы высшего образования – программы бакалавриата, специалитета и магистратуры, утвержденное решением Ученого совета НГПУ им. К. Минина от 30 августа 2016 г. протокол № 9.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1.</w:t>
            </w: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E76D0" w:rsidRPr="007C015C" w:rsidRDefault="00DE7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"Рейтинговая система оценки качества подготовки студентов" 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0174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C01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DE76D0" w:rsidRPr="007C015C" w:rsidRDefault="00DE76D0">
      <w:pPr>
        <w:rPr>
          <w:lang w:val="ru-RU"/>
        </w:rPr>
      </w:pPr>
    </w:p>
    <w:sectPr w:rsidR="00DE76D0" w:rsidRPr="007C015C" w:rsidSect="00567AB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17413"/>
    <w:rsid w:val="0002418B"/>
    <w:rsid w:val="000A5F1B"/>
    <w:rsid w:val="001F0BC7"/>
    <w:rsid w:val="00567ABB"/>
    <w:rsid w:val="007C015C"/>
    <w:rsid w:val="009A2A29"/>
    <w:rsid w:val="00D31453"/>
    <w:rsid w:val="00DE76D0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7ABB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</TotalTime>
  <Pages>9</Pages>
  <Words>2686</Words>
  <Characters>15311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МЭП-18_plx_Планирование и организация научных исследований в экологии и природопользовании_</dc:title>
  <dc:subject/>
  <dc:creator>FastReport.NET</dc:creator>
  <cp:keywords/>
  <dc:description/>
  <cp:lastModifiedBy>Козлов А.В.</cp:lastModifiedBy>
  <cp:revision>2</cp:revision>
  <dcterms:created xsi:type="dcterms:W3CDTF">2019-08-27T18:08:00Z</dcterms:created>
  <dcterms:modified xsi:type="dcterms:W3CDTF">2019-08-27T18:10:00Z</dcterms:modified>
</cp:coreProperties>
</file>